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962" w:rsidRDefault="00DF3962" w:rsidP="00DF39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SHOTTE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F3962" w:rsidRDefault="00DF3962" w:rsidP="00DF39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Bromley, Kent. Yeoman.</w:t>
      </w:r>
    </w:p>
    <w:p w:rsidR="00DF3962" w:rsidRDefault="00DF3962" w:rsidP="00DF3962">
      <w:pPr>
        <w:rPr>
          <w:rFonts w:ascii="Times New Roman" w:hAnsi="Times New Roman" w:cs="Times New Roman"/>
        </w:rPr>
      </w:pPr>
    </w:p>
    <w:p w:rsidR="00DF3962" w:rsidRDefault="00DF3962" w:rsidP="00DF3962">
      <w:pPr>
        <w:rPr>
          <w:rFonts w:ascii="Times New Roman" w:hAnsi="Times New Roman" w:cs="Times New Roman"/>
        </w:rPr>
      </w:pPr>
    </w:p>
    <w:p w:rsidR="00DF3962" w:rsidRPr="00334E32" w:rsidRDefault="00DF3962" w:rsidP="00DF3962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Martin </w:t>
      </w:r>
      <w:proofErr w:type="spellStart"/>
      <w:r>
        <w:rPr>
          <w:rFonts w:ascii="Times New Roman" w:hAnsi="Times New Roman" w:cs="Times New Roman"/>
        </w:rPr>
        <w:t>Hante</w:t>
      </w:r>
      <w:proofErr w:type="spellEnd"/>
      <w:r>
        <w:rPr>
          <w:rFonts w:ascii="Times New Roman" w:hAnsi="Times New Roman" w:cs="Times New Roman"/>
        </w:rPr>
        <w:t>(q.v.) brought a plaint of debt against him, Thomas Bedell(q.v.) and Henry Bedell(q.v.), all of Bromley, Kent.</w:t>
      </w:r>
    </w:p>
    <w:p w:rsidR="00DF3962" w:rsidRDefault="00DF3962" w:rsidP="00DF39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F3962" w:rsidRDefault="00DF3962" w:rsidP="00DF3962">
      <w:pPr>
        <w:rPr>
          <w:rFonts w:ascii="Times New Roman" w:hAnsi="Times New Roman" w:cs="Times New Roman"/>
        </w:rPr>
      </w:pPr>
    </w:p>
    <w:p w:rsidR="00DF3962" w:rsidRDefault="00DF3962" w:rsidP="00DF3962">
      <w:pPr>
        <w:rPr>
          <w:rFonts w:ascii="Times New Roman" w:hAnsi="Times New Roman" w:cs="Times New Roman"/>
        </w:rPr>
      </w:pPr>
    </w:p>
    <w:p w:rsidR="00DF3962" w:rsidRDefault="00DF3962" w:rsidP="00DF39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January 2018</w:t>
      </w:r>
    </w:p>
    <w:p w:rsidR="006B2F86" w:rsidRPr="00E71FC3" w:rsidRDefault="00DF39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3962" w:rsidRDefault="00DF3962" w:rsidP="00E71FC3">
      <w:r>
        <w:separator/>
      </w:r>
    </w:p>
  </w:endnote>
  <w:endnote w:type="continuationSeparator" w:id="0">
    <w:p w:rsidR="00DF3962" w:rsidRDefault="00DF396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3962" w:rsidRDefault="00DF3962" w:rsidP="00E71FC3">
      <w:r>
        <w:separator/>
      </w:r>
    </w:p>
  </w:footnote>
  <w:footnote w:type="continuationSeparator" w:id="0">
    <w:p w:rsidR="00DF3962" w:rsidRDefault="00DF396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962"/>
    <w:rsid w:val="001A7C09"/>
    <w:rsid w:val="00577BD5"/>
    <w:rsid w:val="00656CBA"/>
    <w:rsid w:val="006A1F77"/>
    <w:rsid w:val="00733BE7"/>
    <w:rsid w:val="00AB52E8"/>
    <w:rsid w:val="00B16D3F"/>
    <w:rsid w:val="00BB41AC"/>
    <w:rsid w:val="00DF39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2F770C-71F9-47B5-A8AD-F5E5CC7A6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96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F39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2018-01-06T18:40:00Z</dcterms:created>
  <dcterms:modified xsi:type="dcterms:W3CDTF">2018-01-06T18:41:00Z</dcterms:modified>
</cp:coreProperties>
</file>